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7AA" w:rsidRDefault="007527AA" w:rsidP="00752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BACHILER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fl.1478)</w:t>
      </w:r>
    </w:p>
    <w:p w:rsidR="007527AA" w:rsidRDefault="007527AA" w:rsidP="00752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 Tanner.</w:t>
      </w:r>
    </w:p>
    <w:p w:rsidR="007527AA" w:rsidRDefault="007527AA" w:rsidP="00752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27AA" w:rsidRDefault="007527AA" w:rsidP="00752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27AA" w:rsidRDefault="007527AA" w:rsidP="00752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Sep.1478</w:t>
      </w:r>
      <w:r>
        <w:rPr>
          <w:rFonts w:ascii="Times New Roman" w:hAnsi="Times New Roman" w:cs="Times New Roman"/>
          <w:sz w:val="24"/>
          <w:szCs w:val="24"/>
        </w:rPr>
        <w:tab/>
        <w:t>Thomas Nelson of York, merchant(q.v.), brought a complaint of debt against</w:t>
      </w:r>
    </w:p>
    <w:p w:rsidR="007527AA" w:rsidRDefault="007527AA" w:rsidP="00752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him at York Sheriffs’ Court.</w:t>
      </w:r>
    </w:p>
    <w:p w:rsidR="007527AA" w:rsidRDefault="007527AA" w:rsidP="00752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(“Sheriffs’ Court Books of the City of York” </w:t>
      </w:r>
      <w:proofErr w:type="spellStart"/>
      <w:r>
        <w:rPr>
          <w:rFonts w:ascii="Times New Roman" w:hAnsi="Times New Roman" w:cs="Times New Roman"/>
          <w:sz w:val="24"/>
          <w:szCs w:val="24"/>
        </w:rPr>
        <w:t>P.</w:t>
      </w:r>
      <w:proofErr w:type="gramStart"/>
      <w:r>
        <w:rPr>
          <w:rFonts w:ascii="Times New Roman" w:hAnsi="Times New Roman" w:cs="Times New Roman"/>
          <w:sz w:val="24"/>
          <w:szCs w:val="24"/>
        </w:rPr>
        <w:t>M.Stell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p.8)</w:t>
      </w:r>
    </w:p>
    <w:p w:rsidR="007527AA" w:rsidRDefault="007527AA" w:rsidP="00752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27AA" w:rsidRDefault="007527AA" w:rsidP="00752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27AA" w:rsidRDefault="007527AA" w:rsidP="007527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February 2017</w:t>
      </w:r>
    </w:p>
    <w:p w:rsidR="006B2F86" w:rsidRPr="00E71FC3" w:rsidRDefault="007527A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7AA" w:rsidRDefault="007527AA" w:rsidP="00E71FC3">
      <w:pPr>
        <w:spacing w:after="0" w:line="240" w:lineRule="auto"/>
      </w:pPr>
      <w:r>
        <w:separator/>
      </w:r>
    </w:p>
  </w:endnote>
  <w:endnote w:type="continuationSeparator" w:id="0">
    <w:p w:rsidR="007527AA" w:rsidRDefault="007527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7AA" w:rsidRDefault="007527AA" w:rsidP="00E71FC3">
      <w:pPr>
        <w:spacing w:after="0" w:line="240" w:lineRule="auto"/>
      </w:pPr>
      <w:r>
        <w:separator/>
      </w:r>
    </w:p>
  </w:footnote>
  <w:footnote w:type="continuationSeparator" w:id="0">
    <w:p w:rsidR="007527AA" w:rsidRDefault="007527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7AA"/>
    <w:rsid w:val="001A7C09"/>
    <w:rsid w:val="00577BD5"/>
    <w:rsid w:val="00656CBA"/>
    <w:rsid w:val="006A1F77"/>
    <w:rsid w:val="00733BE7"/>
    <w:rsid w:val="007527A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065AEF-31AF-4B11-8E29-7CB7494D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527AA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2017-03-15T22:12:00Z</dcterms:created>
  <dcterms:modified xsi:type="dcterms:W3CDTF">2017-03-15T22:12:00Z</dcterms:modified>
</cp:coreProperties>
</file>